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D079E" w:rsidTr="006D079E" w14:paraId="1FAB88F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9E" w:rsidRDefault="006D079E" w14:paraId="0A1CA016" w14:textId="244207B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079E" w:rsidRDefault="006D079E" w14:paraId="0736250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D079E" w:rsidRDefault="006D079E" w14:paraId="4336C6B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D079E" w:rsidRDefault="006D079E" w14:paraId="2771760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D079E" w:rsidRDefault="006D079E" w14:paraId="46C8C7F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6D079E" w:rsidP="006D079E" w:rsidRDefault="006D079E" w14:paraId="12B28E2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D079E" w:rsidP="006D079E" w:rsidRDefault="006D079E" w14:paraId="6705266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D079E" w:rsidP="006D079E" w:rsidRDefault="006D079E" w14:paraId="4B9EC68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St-2719/2019</w:t>
      </w:r>
    </w:p>
    <w:p w:rsidR="006D079E" w:rsidP="006D079E" w:rsidRDefault="006D079E" w14:paraId="25343BEF" w14:textId="77777777">
      <w:pPr>
        <w:tabs>
          <w:tab w:val="left" w:pos="709"/>
        </w:tabs>
      </w:pPr>
      <w:r>
        <w:t xml:space="preserve"> </w:t>
      </w:r>
    </w:p>
    <w:p w:rsidR="006D079E" w:rsidP="006D079E" w:rsidRDefault="006D079E" w14:paraId="5FEC0D7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D079E" w:rsidP="006D079E" w:rsidRDefault="006D079E" w14:paraId="7DCCD58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D079E" w:rsidP="006D079E" w:rsidRDefault="006D079E" w14:paraId="3627C92C" w14:textId="77777777">
      <w:pPr>
        <w:tabs>
          <w:tab w:val="left" w:pos="709"/>
        </w:tabs>
      </w:pPr>
    </w:p>
    <w:p w:rsidR="006D079E" w:rsidP="006D079E" w:rsidRDefault="006D079E" w14:paraId="2F5D7AD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6D079E" w:rsidP="006D079E" w:rsidRDefault="006D079E" w14:paraId="303F875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D079E" w:rsidP="006D079E" w:rsidRDefault="006D079E" w14:paraId="1037F5A4" w14:textId="77777777">
      <w:pPr>
        <w:tabs>
          <w:tab w:val="left" w:pos="709"/>
        </w:tabs>
      </w:pPr>
    </w:p>
    <w:p w:rsidR="006D079E" w:rsidP="006D079E" w:rsidRDefault="006D079E" w14:paraId="4DD750A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D079E" w:rsidP="006D079E" w:rsidRDefault="006D079E" w14:paraId="583EA3E2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D079E" w:rsidP="006D079E" w:rsidRDefault="006D079E" w14:paraId="7622074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D079E" w:rsidP="006D079E" w:rsidRDefault="006D079E" w14:paraId="127E9B3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D079E" w:rsidP="006D079E" w:rsidRDefault="006D079E" w14:paraId="1E1483A4" w14:textId="77777777">
      <w:pPr>
        <w:tabs>
          <w:tab w:val="left" w:pos="709"/>
        </w:tabs>
      </w:pPr>
    </w:p>
    <w:p w:rsidR="006D079E" w:rsidP="006D079E" w:rsidRDefault="006D079E" w14:paraId="140AE014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6D079E" w:rsidP="006D079E" w:rsidRDefault="006D079E" w14:paraId="00432D45" w14:textId="77777777">
      <w:pPr>
        <w:tabs>
          <w:tab w:val="left" w:pos="709"/>
        </w:tabs>
        <w:jc w:val="both"/>
      </w:pPr>
    </w:p>
    <w:p w:rsidR="006D079E" w:rsidP="006D079E" w:rsidRDefault="006D079E" w14:paraId="2C2C66EA" w14:textId="77777777">
      <w:pPr>
        <w:tabs>
          <w:tab w:val="left" w:pos="709"/>
        </w:tabs>
      </w:pPr>
      <w:r>
        <w:t xml:space="preserve"> </w:t>
      </w:r>
      <w:r>
        <w:tab/>
        <w:t>13. St-2719/2019</w:t>
      </w:r>
    </w:p>
    <w:p w:rsidR="006D079E" w:rsidP="006D079E" w:rsidRDefault="006D079E" w14:paraId="3E74F75A" w14:textId="77777777">
      <w:pPr>
        <w:tabs>
          <w:tab w:val="left" w:pos="709"/>
        </w:tabs>
      </w:pPr>
    </w:p>
    <w:p w:rsidR="006D079E" w:rsidP="006D079E" w:rsidRDefault="006D079E" w14:paraId="2841FF7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D079E" w:rsidP="006D079E" w:rsidRDefault="006D079E" w14:paraId="06F2C59D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6D079E" w:rsidP="006D079E" w:rsidRDefault="006D079E" w14:paraId="2A93C6C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D079E" w:rsidP="006D079E" w:rsidRDefault="006D079E" w14:paraId="023E1A6A" w14:textId="77777777">
      <w:pPr>
        <w:tabs>
          <w:tab w:val="left" w:pos="709"/>
        </w:tabs>
        <w:ind w:firstLine="708"/>
        <w:jc w:val="both"/>
      </w:pPr>
    </w:p>
    <w:p w:rsidR="006D079E" w:rsidP="006D079E" w:rsidRDefault="006D079E" w14:paraId="2387FE9F" w14:textId="77777777">
      <w:pPr>
        <w:tabs>
          <w:tab w:val="left" w:pos="709"/>
        </w:tabs>
        <w:jc w:val="both"/>
      </w:pPr>
      <w:r>
        <w:t xml:space="preserve">protiv </w:t>
      </w:r>
    </w:p>
    <w:p w:rsidR="006D079E" w:rsidP="006D079E" w:rsidRDefault="006D079E" w14:paraId="333FD06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D079E" w:rsidP="006D079E" w:rsidRDefault="006D079E" w14:paraId="322A4068" w14:textId="77777777">
      <w:pPr>
        <w:tabs>
          <w:tab w:val="left" w:pos="709"/>
        </w:tabs>
        <w:ind w:left="708"/>
        <w:jc w:val="both"/>
      </w:pPr>
      <w:r>
        <w:tab/>
      </w:r>
      <w:proofErr w:type="spellStart"/>
      <w:r>
        <w:t>Snowfall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 društvo s ograničenom odgovornošću za usluge,</w:t>
      </w:r>
    </w:p>
    <w:p w:rsidR="006D079E" w:rsidP="006D079E" w:rsidRDefault="006D079E" w14:paraId="19F5927A" w14:textId="77777777">
      <w:pPr>
        <w:tabs>
          <w:tab w:val="left" w:pos="709"/>
        </w:tabs>
        <w:ind w:left="708"/>
        <w:jc w:val="both"/>
      </w:pPr>
      <w:r>
        <w:t>OIB: 86008862002, Zagreb, Ulica grada Vukovara 284</w:t>
      </w:r>
    </w:p>
    <w:p w:rsidR="006D079E" w:rsidP="006D079E" w:rsidRDefault="006D079E" w14:paraId="7D010ABD" w14:textId="77777777">
      <w:pPr>
        <w:tabs>
          <w:tab w:val="left" w:pos="709"/>
        </w:tabs>
        <w:ind w:left="708"/>
        <w:jc w:val="both"/>
      </w:pPr>
    </w:p>
    <w:p w:rsidR="006D079E" w:rsidP="006D079E" w:rsidRDefault="006D079E" w14:paraId="2C05EC3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D079E" w:rsidP="006D079E" w:rsidRDefault="006D079E" w14:paraId="7A4502D4" w14:textId="77777777">
      <w:pPr>
        <w:tabs>
          <w:tab w:val="left" w:pos="709"/>
        </w:tabs>
        <w:jc w:val="both"/>
      </w:pPr>
    </w:p>
    <w:p w:rsidR="006D079E" w:rsidP="006D079E" w:rsidRDefault="006D079E" w14:paraId="448A65F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D079E" w:rsidP="006D079E" w:rsidRDefault="006D079E" w14:paraId="0C76A49A" w14:textId="77777777">
      <w:pPr>
        <w:tabs>
          <w:tab w:val="left" w:pos="709"/>
        </w:tabs>
      </w:pPr>
    </w:p>
    <w:p w:rsidR="006D079E" w:rsidP="006D079E" w:rsidRDefault="006D079E" w14:paraId="3E9562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D079E" w:rsidP="006D079E" w:rsidRDefault="006D079E" w14:paraId="03F7E35E" w14:textId="77777777">
      <w:pPr>
        <w:tabs>
          <w:tab w:val="left" w:pos="709"/>
        </w:tabs>
      </w:pPr>
    </w:p>
    <w:p w:rsidR="006D079E" w:rsidP="006D079E" w:rsidRDefault="006D079E" w14:paraId="57DA301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D079E" w:rsidP="006D079E" w:rsidRDefault="006D079E" w14:paraId="6872C86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D079E" w:rsidP="006D079E" w:rsidRDefault="006D079E" w14:paraId="167E00AA" w14:textId="77777777">
      <w:pPr>
        <w:tabs>
          <w:tab w:val="left" w:pos="709"/>
        </w:tabs>
      </w:pPr>
    </w:p>
    <w:p w:rsidR="006D079E" w:rsidP="006D079E" w:rsidRDefault="006D079E" w14:paraId="7AEC41E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713060" w14:textId="0D713060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079E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D07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079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079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079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079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D079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D079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D079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D0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79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79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79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79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D079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07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079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4795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St-2719/2019</izvorni_sadrzaj>
    <derivirana_varijabla naziv="DomainObject.Predmet.OznakaBroj_1">St-2719/2019</derivirana_varijabla>
  </DomainObject.Predmet.OznakaBroj>
  <DomainObject.Predmet.OznakaBrojOptuznogAkta>
    <izvorni_sadrzaj>04-06-19-4806</izvorni_sadrzaj>
    <derivirana_varijabla naziv="DomainObject.Predmet.OznakaBrojOptuznogAkta_1">04-06-19-4806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Snowfall Travel Technology d.o.o.</izvorni_sadrzaj>
    <derivirana_varijabla naziv="DomainObject.Predmet.ProtustrankaFormated_1">  Snowfall Travel Technology d.o.o.</derivirana_varijabla>
  </DomainObject.Predmet.ProtustrankaFormated>
  <DomainObject.Predmet.ProtustrankaFormatedOIB>
    <izvorni_sadrzaj>  Snowfall Travel Technology d.o.o., OIB 86008862002</izvorni_sadrzaj>
    <derivirana_varijabla naziv="DomainObject.Predmet.ProtustrankaFormatedOIB_1">  Snowfall Travel Technology d.o.o., OIB 86008862002</derivirana_varijabla>
  </DomainObject.Predmet.ProtustrankaFormatedOIB>
  <DomainObject.Predmet.ProtustrankaFormatedWithAdress>
    <izvorni_sadrzaj> Snowfall Travel Technology d.o.o., Ulica grada Vukovara 284, 10000 Zagreb</izvorni_sadrzaj>
    <derivirana_varijabla naziv="DomainObject.Predmet.ProtustrankaFormatedWithAdress_1"> Snowfall Travel Technology d.o.o., Ulica grada Vukovara 284, 10000 Zagreb</derivirana_varijabla>
  </DomainObject.Predmet.ProtustrankaFormatedWithAdress>
  <DomainObject.Predmet.ProtustrankaFormatedWithAdressOIB>
    <izvorni_sadrzaj> Snowfall Travel Technology d.o.o., OIB 86008862002, Ulica grada Vukovara 284, 10000 Zagreb</izvorni_sadrzaj>
    <derivirana_varijabla naziv="DomainObject.Predmet.ProtustrankaFormatedWithAdressOIB_1"> Snowfall Travel Technology d.o.o., OIB 86008862002, Ulica grada Vukovara 284, 10000 Zagreb</derivirana_varijabla>
  </DomainObject.Predmet.ProtustrankaFormatedWithAdressOIB>
  <DomainObject.Predmet.ProtustrankaWithAdress>
    <izvorni_sadrzaj>Snowfall Travel Technology d.o.o. Ulica grada Vukovara 284, 10000 Zagreb</izvorni_sadrzaj>
    <derivirana_varijabla naziv="DomainObject.Predmet.ProtustrankaWithAdress_1">Snowfall Travel Technology d.o.o. Ulica grada Vukovara 284, 10000 Zagreb</derivirana_varijabla>
  </DomainObject.Predmet.ProtustrankaWithAdress>
  <DomainObject.Predmet.ProtustrankaWithAdressOIB>
    <izvorni_sadrzaj>Snowfall Travel Technology d.o.o., OIB 86008862002, Ulica grada Vukovara 284, 10000 Zagreb</izvorni_sadrzaj>
    <derivirana_varijabla naziv="DomainObject.Predmet.ProtustrankaWithAdressOIB_1">Snowfall Travel Technology d.o.o., OIB 86008862002, Ulica grada Vukovara 284, 10000 Zagreb</derivirana_varijabla>
  </DomainObject.Predmet.ProtustrankaWithAdressOIB>
  <DomainObject.Predmet.ProtustrankaNazivFormated>
    <izvorni_sadrzaj>Snowfall Travel Technology d.o.o.</izvorni_sadrzaj>
    <derivirana_varijabla naziv="DomainObject.Predmet.ProtustrankaNazivFormated_1">Snowfall Travel Technology d.o.o.</derivirana_varijabla>
  </DomainObject.Predmet.ProtustrankaNazivFormated>
  <DomainObject.Predmet.ProtustrankaNazivFormatedOIB>
    <izvorni_sadrzaj>Snowfall Travel Technology d.o.o., OIB 86008862002</izvorni_sadrzaj>
    <derivirana_varijabla naziv="DomainObject.Predmet.ProtustrankaNazivFormatedOIB_1">Snowfall Travel Technology d.o.o., OIB 86008862002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Snowfall Travel Technology d.o.o.</item>
    </izvorni_sadrzaj>
    <derivirana_varijabla naziv="DomainObject.Predmet.ProtuStrankaListFormated_1">
      <item>Snowfall Travel Technology d.o.o.</item>
    </derivirana_varijabla>
  </DomainObject.Predmet.ProtuStrankaListFormated>
  <DomainObject.Predmet.ProtuStrankaListFormatedOIB>
    <izvorni_sadrzaj>
      <item>Snowfall Travel Technology d.o.o., OIB 86008862002</item>
    </izvorni_sadrzaj>
    <derivirana_varijabla naziv="DomainObject.Predmet.ProtuStrankaListFormatedOIB_1">
      <item>Snowfall Travel Technology d.o.o., OIB 86008862002</item>
    </derivirana_varijabla>
  </DomainObject.Predmet.ProtuStrankaListFormatedOIB>
  <DomainObject.Predmet.ProtuStrankaListFormatedWithAdress>
    <izvorni_sadrzaj>
      <item>Snowfall Travel Technology d.o.o., Ulica grada Vukovara 284, 10000 Zagreb</item>
    </izvorni_sadrzaj>
    <derivirana_varijabla naziv="DomainObject.Predmet.ProtuStrankaListFormatedWithAdress_1">
      <item>Snowfall Travel Technology d.o.o., Ulica grada Vukovara 284, 10000 Zagreb</item>
    </derivirana_varijabla>
  </DomainObject.Predmet.ProtuStrankaListFormatedWithAdress>
  <DomainObject.Predmet.ProtuStrankaListFormatedWithAdressOIB>
    <izvorni_sadrzaj>
      <item>Snowfall Travel Technology d.o.o., OIB 86008862002, Ulica grada Vukovara 284, 10000 Zagreb</item>
    </izvorni_sadrzaj>
    <derivirana_varijabla naziv="DomainObject.Predmet.ProtuStrankaListFormatedWithAdressOIB_1">
      <item>Snowfall Travel Technology d.o.o., OIB 86008862002, Ulica grada Vukovara 284, 10000 Zagreb</item>
    </derivirana_varijabla>
  </DomainObject.Predmet.ProtuStrankaListFormatedWithAdressOIB>
  <DomainObject.Predmet.ProtuStrankaListNazivFormated>
    <izvorni_sadrzaj>
      <item>Snowfall Travel Technology d.o.o.</item>
    </izvorni_sadrzaj>
    <derivirana_varijabla naziv="DomainObject.Predmet.ProtuStrankaListNazivFormated_1">
      <item>Snowfall Travel Technology d.o.o.</item>
    </derivirana_varijabla>
  </DomainObject.Predmet.ProtuStrankaListNazivFormated>
  <DomainObject.Predmet.ProtuStrankaListNazivFormatedOIB>
    <izvorni_sadrzaj>
      <item>Snowfall Travel Technology d.o.o., OIB 86008862002</item>
    </izvorni_sadrzaj>
    <derivirana_varijabla naziv="DomainObject.Predmet.ProtuStrankaListNazivFormatedOIB_1">
      <item>Snowfall Travel Technology d.o.o., OIB 86008862002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Snowfall Travel Technology d.o.o.</izvorni_sadrzaj>
    <derivirana_varijabla naziv="DomainObject.Predmet.ProtustrankaIDrugi_1">Snowfall Travel Technology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Snowfall Travel Technology d.o.o., OIB 86008862002, Ulica grada Vukovara 284, 10000 Zagreb</izvorni_sadrzaj>
    <derivirana_varijabla naziv="DomainObject.Predmet.ProtustrankaIDrugiAdressOIB_1">Snowfall Travel Technology d.o.o., OIB 86008862002,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Snowfall Travel Technology d.o.o.</item>
      <item>Financijska agencija</item>
    </izvorni_sadrzaj>
    <derivirana_varijabla naziv="DomainObject.Predmet.SudioniciListNaziv_1">
      <item>Snowfall Travel Technology d.o.o.</item>
      <item>Financijska agencija</item>
    </derivirana_varijabla>
  </DomainObject.Predmet.SudioniciListNaziv>
  <DomainObject.Predmet.SudioniciListAdressOIB>
    <izvorni_sadrzaj>
      <item>Snowfall Travel Technology d.o.o., OIB 86008862002, Ulica grada Vukovara 284,10000 Zagreb</item>
      <item>Financijska agencija, OIB 85821130368, TRG SVIBANJSKIH ŽRTAVA 1995. 1,10000 Zagreb</item>
    </izvorni_sadrzaj>
    <derivirana_varijabla naziv="DomainObject.Predmet.SudioniciListAdressOIB_1">
      <item>Snowfall Travel Technology d.o.o., OIB 86008862002, Ulica grada Vukovara 284,10000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86008862002</item>
      <item>, OIB 85821130368</item>
    </izvorni_sadrzaj>
    <derivirana_varijabla naziv="DomainObject.Predmet.SudioniciListNazivOIB_1">
      <item>, OIB 86008862002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873</properties:Characters>
  <properties:Lines>47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